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41643" w:rsidRDefault="00C5358C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EC398B" wp14:editId="61688520">
                <wp:simplePos x="0" y="0"/>
                <wp:positionH relativeFrom="margin">
                  <wp:posOffset>-514784</wp:posOffset>
                </wp:positionH>
                <wp:positionV relativeFrom="paragraph">
                  <wp:posOffset>2781868</wp:posOffset>
                </wp:positionV>
                <wp:extent cx="4747260" cy="2542607"/>
                <wp:effectExtent l="0" t="0" r="0" b="0"/>
                <wp:wrapNone/>
                <wp:docPr id="31251643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7260" cy="254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5358C" w:rsidRDefault="00C5358C" w:rsidP="007C4941">
                            <w:pPr>
                              <w:jc w:val="center"/>
                              <w:textDirection w:val="btL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color w:val="000018"/>
                                <w:sz w:val="48"/>
                                <w:szCs w:val="48"/>
                              </w:rPr>
                            </w:pPr>
                          </w:p>
                          <w:p w:rsidR="007C4941" w:rsidRPr="00293F83" w:rsidRDefault="00793B14" w:rsidP="007C4941">
                            <w:pPr>
                              <w:jc w:val="center"/>
                              <w:textDirection w:val="btL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color w:val="000018"/>
                                <w:sz w:val="72"/>
                                <w:szCs w:val="72"/>
                                <w:lang w:val="es-ES"/>
                              </w:rPr>
                            </w:pPr>
                            <w:proofErr w:type="spellStart"/>
                            <w:r w:rsidRPr="00293F83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color w:val="000018"/>
                                <w:sz w:val="72"/>
                                <w:szCs w:val="72"/>
                                <w:lang w:val="es-ES"/>
                              </w:rPr>
                              <w:t>THE</w:t>
                            </w:r>
                            <w:proofErr w:type="spellEnd"/>
                            <w:r w:rsidRPr="00293F83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color w:val="000018"/>
                                <w:sz w:val="72"/>
                                <w:szCs w:val="72"/>
                                <w:lang w:val="es-ES"/>
                              </w:rPr>
                              <w:t xml:space="preserve"> SEA</w:t>
                            </w:r>
                          </w:p>
                          <w:p w:rsidR="007C4941" w:rsidRPr="00293F83" w:rsidRDefault="00293F83" w:rsidP="007C4941">
                            <w:pPr>
                              <w:jc w:val="center"/>
                              <w:textDirection w:val="btLr"/>
                              <w:rPr>
                                <w:rFonts w:asciiTheme="majorHAnsi" w:eastAsia="Impact" w:hAnsiTheme="majorHAnsi" w:cstheme="majorHAnsi"/>
                                <w:b/>
                                <w:color w:val="000018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293F83">
                              <w:rPr>
                                <w:rFonts w:asciiTheme="majorHAnsi" w:eastAsia="Impact" w:hAnsiTheme="majorHAnsi" w:cstheme="majorHAnsi"/>
                                <w:b/>
                                <w:color w:val="000018"/>
                                <w:sz w:val="32"/>
                                <w:szCs w:val="32"/>
                                <w:lang w:val="es-ES"/>
                              </w:rPr>
                              <w:t xml:space="preserve">De Shai </w:t>
                            </w:r>
                            <w:proofErr w:type="spellStart"/>
                            <w:r w:rsidRPr="00293F83">
                              <w:rPr>
                                <w:rFonts w:asciiTheme="majorHAnsi" w:eastAsia="Impact" w:hAnsiTheme="majorHAnsi" w:cstheme="majorHAnsi"/>
                                <w:b/>
                                <w:color w:val="000018"/>
                                <w:sz w:val="32"/>
                                <w:szCs w:val="32"/>
                                <w:lang w:val="es-ES"/>
                              </w:rPr>
                              <w:t>C</w:t>
                            </w:r>
                            <w:r>
                              <w:rPr>
                                <w:rFonts w:asciiTheme="majorHAnsi" w:eastAsia="Impact" w:hAnsiTheme="majorHAnsi" w:cstheme="majorHAnsi"/>
                                <w:b/>
                                <w:color w:val="000018"/>
                                <w:sz w:val="32"/>
                                <w:szCs w:val="32"/>
                                <w:lang w:val="es-ES"/>
                              </w:rPr>
                              <w:t>armeli</w:t>
                            </w:r>
                            <w:proofErr w:type="spellEnd"/>
                            <w:r>
                              <w:rPr>
                                <w:rFonts w:asciiTheme="majorHAnsi" w:eastAsia="Impact" w:hAnsiTheme="majorHAnsi" w:cstheme="majorHAnsi"/>
                                <w:b/>
                                <w:color w:val="000018"/>
                                <w:sz w:val="32"/>
                                <w:szCs w:val="32"/>
                                <w:lang w:val="es-ES"/>
                              </w:rPr>
                              <w:t>-Pollak</w:t>
                            </w:r>
                          </w:p>
                          <w:p w:rsidR="007C4941" w:rsidRPr="00293F83" w:rsidRDefault="007C4941" w:rsidP="007C4941">
                            <w:pPr>
                              <w:jc w:val="center"/>
                              <w:textDirection w:val="btLr"/>
                              <w:rPr>
                                <w:rFonts w:ascii="Calibri" w:eastAsia="Impact" w:hAnsi="Calibri" w:cs="Calibri"/>
                                <w:b/>
                                <w:color w:val="000018"/>
                                <w:sz w:val="32"/>
                                <w:szCs w:val="32"/>
                                <w:lang w:val="es-ES"/>
                              </w:rPr>
                            </w:pPr>
                          </w:p>
                          <w:p w:rsidR="007C4941" w:rsidRPr="00293F83" w:rsidRDefault="007C4941" w:rsidP="007C4941">
                            <w:pPr>
                              <w:jc w:val="center"/>
                              <w:textDirection w:val="btLr"/>
                              <w:rPr>
                                <w:rFonts w:ascii="Calibri" w:hAnsi="Calibri" w:cs="Calibri"/>
                                <w:color w:val="000018"/>
                                <w:sz w:val="32"/>
                                <w:szCs w:val="32"/>
                                <w:lang w:val="es-ES"/>
                              </w:rPr>
                            </w:pPr>
                          </w:p>
                          <w:p w:rsidR="007C4941" w:rsidRPr="00293F83" w:rsidRDefault="007C4941" w:rsidP="007C4941">
                            <w:pPr>
                              <w:spacing w:line="12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18"/>
                                <w:sz w:val="28"/>
                                <w:szCs w:val="28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EC398B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-40.55pt;margin-top:219.05pt;width:373.8pt;height:200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" filled="f" stroked="f" strokeweight=".5pt">
                <v:textbox>
                  <w:txbxContent>
                    <w:p w:rsidR="00C5358C" w:rsidRDefault="00C5358C" w:rsidP="007C4941">
                      <w:pPr>
                        <w:jc w:val="center"/>
                        <w:textDirection w:val="btL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000018"/>
                          <w:sz w:val="48"/>
                          <w:szCs w:val="48"/>
                        </w:rPr>
                      </w:pPr>
                    </w:p>
                    <w:p w:rsidR="007C4941" w:rsidRPr="00293F83" w:rsidRDefault="00793B14" w:rsidP="007C4941">
                      <w:pPr>
                        <w:jc w:val="center"/>
                        <w:textDirection w:val="btL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000018"/>
                          <w:sz w:val="72"/>
                          <w:szCs w:val="72"/>
                          <w:lang w:val="es-ES"/>
                        </w:rPr>
                      </w:pPr>
                      <w:proofErr w:type="spellStart"/>
                      <w:r w:rsidRPr="00293F83"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000018"/>
                          <w:sz w:val="72"/>
                          <w:szCs w:val="72"/>
                          <w:lang w:val="es-ES"/>
                        </w:rPr>
                        <w:t>THE</w:t>
                      </w:r>
                      <w:proofErr w:type="spellEnd"/>
                      <w:r w:rsidRPr="00293F83"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000018"/>
                          <w:sz w:val="72"/>
                          <w:szCs w:val="72"/>
                          <w:lang w:val="es-ES"/>
                        </w:rPr>
                        <w:t xml:space="preserve"> SEA</w:t>
                      </w:r>
                    </w:p>
                    <w:p w:rsidR="007C4941" w:rsidRPr="00293F83" w:rsidRDefault="00293F83" w:rsidP="007C4941">
                      <w:pPr>
                        <w:jc w:val="center"/>
                        <w:textDirection w:val="btLr"/>
                        <w:rPr>
                          <w:rFonts w:asciiTheme="majorHAnsi" w:eastAsia="Impact" w:hAnsiTheme="majorHAnsi" w:cstheme="majorHAnsi"/>
                          <w:b/>
                          <w:color w:val="000018"/>
                          <w:sz w:val="32"/>
                          <w:szCs w:val="32"/>
                          <w:lang w:val="es-ES"/>
                        </w:rPr>
                      </w:pPr>
                      <w:r w:rsidRPr="00293F83">
                        <w:rPr>
                          <w:rFonts w:asciiTheme="majorHAnsi" w:eastAsia="Impact" w:hAnsiTheme="majorHAnsi" w:cstheme="majorHAnsi"/>
                          <w:b/>
                          <w:color w:val="000018"/>
                          <w:sz w:val="32"/>
                          <w:szCs w:val="32"/>
                          <w:lang w:val="es-ES"/>
                        </w:rPr>
                        <w:t xml:space="preserve">De Shai </w:t>
                      </w:r>
                      <w:proofErr w:type="spellStart"/>
                      <w:r w:rsidRPr="00293F83">
                        <w:rPr>
                          <w:rFonts w:asciiTheme="majorHAnsi" w:eastAsia="Impact" w:hAnsiTheme="majorHAnsi" w:cstheme="majorHAnsi"/>
                          <w:b/>
                          <w:color w:val="000018"/>
                          <w:sz w:val="32"/>
                          <w:szCs w:val="32"/>
                          <w:lang w:val="es-ES"/>
                        </w:rPr>
                        <w:t>C</w:t>
                      </w:r>
                      <w:r>
                        <w:rPr>
                          <w:rFonts w:asciiTheme="majorHAnsi" w:eastAsia="Impact" w:hAnsiTheme="majorHAnsi" w:cstheme="majorHAnsi"/>
                          <w:b/>
                          <w:color w:val="000018"/>
                          <w:sz w:val="32"/>
                          <w:szCs w:val="32"/>
                          <w:lang w:val="es-ES"/>
                        </w:rPr>
                        <w:t>armeli</w:t>
                      </w:r>
                      <w:proofErr w:type="spellEnd"/>
                      <w:r>
                        <w:rPr>
                          <w:rFonts w:asciiTheme="majorHAnsi" w:eastAsia="Impact" w:hAnsiTheme="majorHAnsi" w:cstheme="majorHAnsi"/>
                          <w:b/>
                          <w:color w:val="000018"/>
                          <w:sz w:val="32"/>
                          <w:szCs w:val="32"/>
                          <w:lang w:val="es-ES"/>
                        </w:rPr>
                        <w:t>-Pollak</w:t>
                      </w:r>
                    </w:p>
                    <w:p w:rsidR="007C4941" w:rsidRPr="00293F83" w:rsidRDefault="007C4941" w:rsidP="007C4941">
                      <w:pPr>
                        <w:jc w:val="center"/>
                        <w:textDirection w:val="btLr"/>
                        <w:rPr>
                          <w:rFonts w:ascii="Calibri" w:eastAsia="Impact" w:hAnsi="Calibri" w:cs="Calibri"/>
                          <w:b/>
                          <w:color w:val="000018"/>
                          <w:sz w:val="32"/>
                          <w:szCs w:val="32"/>
                          <w:lang w:val="es-ES"/>
                        </w:rPr>
                      </w:pPr>
                    </w:p>
                    <w:p w:rsidR="007C4941" w:rsidRPr="00293F83" w:rsidRDefault="007C4941" w:rsidP="007C4941">
                      <w:pPr>
                        <w:jc w:val="center"/>
                        <w:textDirection w:val="btLr"/>
                        <w:rPr>
                          <w:rFonts w:ascii="Calibri" w:hAnsi="Calibri" w:cs="Calibri"/>
                          <w:color w:val="000018"/>
                          <w:sz w:val="32"/>
                          <w:szCs w:val="32"/>
                          <w:lang w:val="es-ES"/>
                        </w:rPr>
                      </w:pPr>
                    </w:p>
                    <w:p w:rsidR="007C4941" w:rsidRPr="00293F83" w:rsidRDefault="007C4941" w:rsidP="007C4941">
                      <w:pPr>
                        <w:spacing w:line="12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18"/>
                          <w:sz w:val="28"/>
                          <w:szCs w:val="28"/>
                          <w:lang w:val="es-E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C48C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F2F31B" wp14:editId="43651EB6">
                <wp:simplePos x="0" y="0"/>
                <wp:positionH relativeFrom="margin">
                  <wp:posOffset>-518160</wp:posOffset>
                </wp:positionH>
                <wp:positionV relativeFrom="paragraph">
                  <wp:posOffset>2778613</wp:posOffset>
                </wp:positionV>
                <wp:extent cx="4747260" cy="503555"/>
                <wp:effectExtent l="0" t="0" r="0" b="0"/>
                <wp:wrapNone/>
                <wp:docPr id="1483116009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726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93B14" w:rsidRDefault="007C4941" w:rsidP="00DC48C2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18"/>
                              </w:rPr>
                            </w:pPr>
                            <w:r w:rsidRPr="007C4941">
                              <w:rPr>
                                <w:rFonts w:ascii="Calibri" w:hAnsi="Calibri" w:cs="Calibri"/>
                                <w:b/>
                                <w:bCs/>
                                <w:color w:val="000018"/>
                              </w:rPr>
                              <w:t xml:space="preserve">Nous vous invitons à assister à la soirée </w:t>
                            </w:r>
                          </w:p>
                          <w:p w:rsidR="007C4941" w:rsidRPr="007C4941" w:rsidRDefault="007C4941" w:rsidP="007C4941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18"/>
                              </w:rPr>
                            </w:pPr>
                            <w:r w:rsidRPr="007C4941">
                              <w:rPr>
                                <w:rFonts w:ascii="Calibri" w:hAnsi="Calibri" w:cs="Calibri"/>
                                <w:b/>
                                <w:bCs/>
                                <w:color w:val="000018"/>
                              </w:rPr>
                              <w:t xml:space="preserve">Projection-débat autour du </w:t>
                            </w:r>
                            <w:r w:rsidR="00793B14">
                              <w:rPr>
                                <w:rFonts w:ascii="Calibri" w:hAnsi="Calibri" w:cs="Calibri"/>
                                <w:b/>
                                <w:bCs/>
                                <w:color w:val="000018"/>
                              </w:rPr>
                              <w:t>film</w:t>
                            </w:r>
                          </w:p>
                          <w:p w:rsidR="007C4941" w:rsidRPr="007C4941" w:rsidRDefault="007C4941" w:rsidP="007C4941">
                            <w:pPr>
                              <w:spacing w:line="12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1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2F31B" id="_x0000_s1027" type="#_x0000_t202" style="position:absolute;margin-left:-40.8pt;margin-top:218.8pt;width:373.8pt;height:39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" filled="f" stroked="f" strokeweight=".5pt">
                <v:textbox>
                  <w:txbxContent>
                    <w:p w:rsidR="00793B14" w:rsidRDefault="007C4941" w:rsidP="00DC48C2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18"/>
                        </w:rPr>
                      </w:pPr>
                      <w:r w:rsidRPr="007C4941">
                        <w:rPr>
                          <w:rFonts w:ascii="Calibri" w:hAnsi="Calibri" w:cs="Calibri"/>
                          <w:b/>
                          <w:bCs/>
                          <w:color w:val="000018"/>
                        </w:rPr>
                        <w:t xml:space="preserve">Nous vous invitons à assister à la soirée </w:t>
                      </w:r>
                    </w:p>
                    <w:p w:rsidR="007C4941" w:rsidRPr="007C4941" w:rsidRDefault="007C4941" w:rsidP="007C4941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18"/>
                        </w:rPr>
                      </w:pPr>
                      <w:r w:rsidRPr="007C4941">
                        <w:rPr>
                          <w:rFonts w:ascii="Calibri" w:hAnsi="Calibri" w:cs="Calibri"/>
                          <w:b/>
                          <w:bCs/>
                          <w:color w:val="000018"/>
                        </w:rPr>
                        <w:t xml:space="preserve">Projection-débat autour du </w:t>
                      </w:r>
                      <w:r w:rsidR="00793B14">
                        <w:rPr>
                          <w:rFonts w:ascii="Calibri" w:hAnsi="Calibri" w:cs="Calibri"/>
                          <w:b/>
                          <w:bCs/>
                          <w:color w:val="000018"/>
                        </w:rPr>
                        <w:t>film</w:t>
                      </w:r>
                    </w:p>
                    <w:p w:rsidR="007C4941" w:rsidRPr="007C4941" w:rsidRDefault="007C4941" w:rsidP="007C4941">
                      <w:pPr>
                        <w:spacing w:line="12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18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C48C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579615" wp14:editId="0225A7BC">
                <wp:simplePos x="0" y="0"/>
                <wp:positionH relativeFrom="column">
                  <wp:posOffset>-915035</wp:posOffset>
                </wp:positionH>
                <wp:positionV relativeFrom="paragraph">
                  <wp:posOffset>4489450</wp:posOffset>
                </wp:positionV>
                <wp:extent cx="5605145" cy="984250"/>
                <wp:effectExtent l="0" t="0" r="0" b="6350"/>
                <wp:wrapNone/>
                <wp:docPr id="191107704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5145" cy="984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941" w:rsidRPr="007C4941" w:rsidRDefault="007C4941" w:rsidP="007C4941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BFBFBF" w:themeColor="background1" w:themeShade="BF"/>
                              </w:rPr>
                            </w:pPr>
                          </w:p>
                          <w:p w:rsidR="007C4941" w:rsidRPr="007C4941" w:rsidRDefault="007C4941" w:rsidP="007C4941">
                            <w:pPr>
                              <w:jc w:val="center"/>
                              <w:rPr>
                                <w:color w:val="BFBFBF" w:themeColor="background1" w:themeShade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79615" id="Rectangle 10" o:spid="_x0000_s1028" style="position:absolute;margin-left:-72.05pt;margin-top:353.5pt;width:441.35pt;height:7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" fillcolor="#d8d8d8 [2732]" stroked="f" strokeweight="1pt">
                <v:textbox>
                  <w:txbxContent>
                    <w:p w:rsidR="007C4941" w:rsidRPr="007C4941" w:rsidRDefault="007C4941" w:rsidP="007C4941">
                      <w:pPr>
                        <w:rPr>
                          <w:rFonts w:ascii="Calibri" w:hAnsi="Calibri" w:cs="Calibri"/>
                          <w:b/>
                          <w:bCs/>
                          <w:color w:val="BFBFBF" w:themeColor="background1" w:themeShade="BF"/>
                        </w:rPr>
                      </w:pPr>
                    </w:p>
                    <w:p w:rsidR="007C4941" w:rsidRPr="007C4941" w:rsidRDefault="007C4941" w:rsidP="007C4941">
                      <w:pPr>
                        <w:jc w:val="center"/>
                        <w:rPr>
                          <w:color w:val="BFBFBF" w:themeColor="background1" w:themeShade="BF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C48C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1D7D27" wp14:editId="14573A68">
                <wp:simplePos x="0" y="0"/>
                <wp:positionH relativeFrom="margin">
                  <wp:posOffset>-381635</wp:posOffset>
                </wp:positionH>
                <wp:positionV relativeFrom="paragraph">
                  <wp:posOffset>4609123</wp:posOffset>
                </wp:positionV>
                <wp:extent cx="4297680" cy="961390"/>
                <wp:effectExtent l="0" t="0" r="0" b="0"/>
                <wp:wrapNone/>
                <wp:docPr id="1728614622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7680" cy="961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C4941" w:rsidRPr="007C4941" w:rsidRDefault="007C4941" w:rsidP="007C4941">
                            <w:pPr>
                              <w:jc w:val="center"/>
                              <w:textDirection w:val="btLr"/>
                              <w:rPr>
                                <w:rFonts w:ascii="Cambria" w:hAnsi="Cambria" w:cstheme="majorHAnsi"/>
                                <w:b/>
                                <w:bCs/>
                                <w:color w:val="000018"/>
                              </w:rPr>
                            </w:pPr>
                            <w:r w:rsidRPr="007C4941">
                              <w:rPr>
                                <w:rFonts w:ascii="Cambria" w:hAnsi="Cambria" w:cstheme="majorHAnsi"/>
                                <w:b/>
                                <w:bCs/>
                                <w:color w:val="000018"/>
                                <w:sz w:val="32"/>
                              </w:rPr>
                              <w:t xml:space="preserve">Le </w:t>
                            </w:r>
                            <w:proofErr w:type="gramStart"/>
                            <w:r w:rsidR="00DC48C2">
                              <w:rPr>
                                <w:rFonts w:ascii="Cambria" w:hAnsi="Cambria" w:cstheme="majorHAnsi"/>
                                <w:b/>
                                <w:bCs/>
                                <w:color w:val="000018"/>
                                <w:sz w:val="32"/>
                              </w:rPr>
                              <w:t xml:space="preserve">x </w:t>
                            </w:r>
                            <w:r w:rsidRPr="007C4941">
                              <w:rPr>
                                <w:rFonts w:ascii="Cambria" w:hAnsi="Cambria" w:cstheme="majorHAnsi"/>
                                <w:b/>
                                <w:bCs/>
                                <w:color w:val="000018"/>
                                <w:sz w:val="32"/>
                              </w:rPr>
                              <w:t xml:space="preserve"> Mai</w:t>
                            </w:r>
                            <w:proofErr w:type="gramEnd"/>
                            <w:r w:rsidRPr="007C4941">
                              <w:rPr>
                                <w:rFonts w:ascii="Cambria" w:hAnsi="Cambria" w:cstheme="majorHAnsi"/>
                                <w:b/>
                                <w:bCs/>
                                <w:color w:val="000018"/>
                                <w:sz w:val="32"/>
                              </w:rPr>
                              <w:t xml:space="preserve"> à 20h</w:t>
                            </w:r>
                          </w:p>
                          <w:p w:rsidR="007C4941" w:rsidRPr="007C4941" w:rsidRDefault="00DC48C2" w:rsidP="007C4941">
                            <w:pPr>
                              <w:jc w:val="center"/>
                              <w:textDirection w:val="btLr"/>
                              <w:rPr>
                                <w:rFonts w:asciiTheme="majorHAnsi" w:eastAsia="Ezra" w:hAnsiTheme="majorHAnsi" w:cstheme="majorHAnsi"/>
                                <w:b/>
                                <w:color w:val="00001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HAnsi" w:eastAsia="Ezra" w:hAnsiTheme="majorHAnsi" w:cstheme="majorHAnsi"/>
                                <w:b/>
                                <w:color w:val="000018"/>
                                <w:sz w:val="32"/>
                                <w:szCs w:val="32"/>
                              </w:rPr>
                              <w:t>Lieu et adresse de l’événement</w:t>
                            </w:r>
                          </w:p>
                          <w:p w:rsidR="007C4941" w:rsidRPr="007C4941" w:rsidRDefault="007C4941" w:rsidP="007C4941">
                            <w:pPr>
                              <w:jc w:val="center"/>
                              <w:textDirection w:val="btLr"/>
                              <w:rPr>
                                <w:rFonts w:asciiTheme="majorHAnsi" w:hAnsiTheme="majorHAnsi" w:cstheme="majorHAnsi"/>
                                <w:color w:val="000018"/>
                              </w:rPr>
                            </w:pPr>
                            <w:r w:rsidRPr="007C4941">
                              <w:rPr>
                                <w:rFonts w:asciiTheme="majorHAnsi" w:eastAsia="Ezra" w:hAnsiTheme="majorHAnsi" w:cstheme="majorHAnsi"/>
                                <w:b/>
                                <w:color w:val="000018"/>
                              </w:rPr>
                              <w:t>1 rue des Fossés Saint Bernard, 75005 à Paris</w:t>
                            </w:r>
                          </w:p>
                          <w:p w:rsidR="007C4941" w:rsidRPr="007C4941" w:rsidRDefault="007C4941" w:rsidP="007C4941">
                            <w:pPr>
                              <w:tabs>
                                <w:tab w:val="left" w:pos="0"/>
                              </w:tabs>
                              <w:ind w:left="-2708" w:right="-2508"/>
                              <w:jc w:val="center"/>
                              <w:rPr>
                                <w:rFonts w:asciiTheme="majorHAnsi" w:hAnsiTheme="majorHAnsi" w:cstheme="majorHAnsi"/>
                                <w:color w:val="000018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D7D27" id="Zone de texte 9" o:spid="_x0000_s1029" type="#_x0000_t202" style="position:absolute;margin-left:-30.05pt;margin-top:362.9pt;width:338.4pt;height:75.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" filled="f" stroked="f" strokeweight=".5pt">
                <v:textbox>
                  <w:txbxContent>
                    <w:p w:rsidR="007C4941" w:rsidRPr="007C4941" w:rsidRDefault="007C4941" w:rsidP="007C4941">
                      <w:pPr>
                        <w:jc w:val="center"/>
                        <w:textDirection w:val="btLr"/>
                        <w:rPr>
                          <w:rFonts w:ascii="Cambria" w:hAnsi="Cambria" w:cstheme="majorHAnsi"/>
                          <w:b/>
                          <w:bCs/>
                          <w:color w:val="000018"/>
                        </w:rPr>
                      </w:pPr>
                      <w:r w:rsidRPr="007C4941">
                        <w:rPr>
                          <w:rFonts w:ascii="Cambria" w:hAnsi="Cambria" w:cstheme="majorHAnsi"/>
                          <w:b/>
                          <w:bCs/>
                          <w:color w:val="000018"/>
                          <w:sz w:val="32"/>
                        </w:rPr>
                        <w:t xml:space="preserve">Le </w:t>
                      </w:r>
                      <w:proofErr w:type="gramStart"/>
                      <w:r w:rsidR="00DC48C2">
                        <w:rPr>
                          <w:rFonts w:ascii="Cambria" w:hAnsi="Cambria" w:cstheme="majorHAnsi"/>
                          <w:b/>
                          <w:bCs/>
                          <w:color w:val="000018"/>
                          <w:sz w:val="32"/>
                        </w:rPr>
                        <w:t xml:space="preserve">x </w:t>
                      </w:r>
                      <w:r w:rsidRPr="007C4941">
                        <w:rPr>
                          <w:rFonts w:ascii="Cambria" w:hAnsi="Cambria" w:cstheme="majorHAnsi"/>
                          <w:b/>
                          <w:bCs/>
                          <w:color w:val="000018"/>
                          <w:sz w:val="32"/>
                        </w:rPr>
                        <w:t xml:space="preserve"> Mai</w:t>
                      </w:r>
                      <w:proofErr w:type="gramEnd"/>
                      <w:r w:rsidRPr="007C4941">
                        <w:rPr>
                          <w:rFonts w:ascii="Cambria" w:hAnsi="Cambria" w:cstheme="majorHAnsi"/>
                          <w:b/>
                          <w:bCs/>
                          <w:color w:val="000018"/>
                          <w:sz w:val="32"/>
                        </w:rPr>
                        <w:t xml:space="preserve"> à 20h</w:t>
                      </w:r>
                    </w:p>
                    <w:p w:rsidR="007C4941" w:rsidRPr="007C4941" w:rsidRDefault="00DC48C2" w:rsidP="007C4941">
                      <w:pPr>
                        <w:jc w:val="center"/>
                        <w:textDirection w:val="btLr"/>
                        <w:rPr>
                          <w:rFonts w:asciiTheme="majorHAnsi" w:eastAsia="Ezra" w:hAnsiTheme="majorHAnsi" w:cstheme="majorHAnsi"/>
                          <w:b/>
                          <w:color w:val="000018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="Ezra" w:hAnsiTheme="majorHAnsi" w:cstheme="majorHAnsi"/>
                          <w:b/>
                          <w:color w:val="000018"/>
                          <w:sz w:val="32"/>
                          <w:szCs w:val="32"/>
                        </w:rPr>
                        <w:t>Lieu et adresse de l’événement</w:t>
                      </w:r>
                    </w:p>
                    <w:p w:rsidR="007C4941" w:rsidRPr="007C4941" w:rsidRDefault="007C4941" w:rsidP="007C4941">
                      <w:pPr>
                        <w:jc w:val="center"/>
                        <w:textDirection w:val="btLr"/>
                        <w:rPr>
                          <w:rFonts w:asciiTheme="majorHAnsi" w:hAnsiTheme="majorHAnsi" w:cstheme="majorHAnsi"/>
                          <w:color w:val="000018"/>
                        </w:rPr>
                      </w:pPr>
                      <w:r w:rsidRPr="007C4941">
                        <w:rPr>
                          <w:rFonts w:asciiTheme="majorHAnsi" w:eastAsia="Ezra" w:hAnsiTheme="majorHAnsi" w:cstheme="majorHAnsi"/>
                          <w:b/>
                          <w:color w:val="000018"/>
                        </w:rPr>
                        <w:t>1 rue des Fossés Saint Bernard, 75005 à Paris</w:t>
                      </w:r>
                    </w:p>
                    <w:p w:rsidR="007C4941" w:rsidRPr="007C4941" w:rsidRDefault="007C4941" w:rsidP="007C4941">
                      <w:pPr>
                        <w:tabs>
                          <w:tab w:val="left" w:pos="0"/>
                        </w:tabs>
                        <w:ind w:left="-2708" w:right="-2508"/>
                        <w:jc w:val="center"/>
                        <w:rPr>
                          <w:rFonts w:asciiTheme="majorHAnsi" w:hAnsiTheme="majorHAnsi" w:cstheme="majorHAnsi"/>
                          <w:color w:val="000018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C494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016ABA" wp14:editId="376834AB">
                <wp:simplePos x="0" y="0"/>
                <wp:positionH relativeFrom="margin">
                  <wp:posOffset>-911225</wp:posOffset>
                </wp:positionH>
                <wp:positionV relativeFrom="paragraph">
                  <wp:posOffset>6098687</wp:posOffset>
                </wp:positionV>
                <wp:extent cx="5345723" cy="683260"/>
                <wp:effectExtent l="0" t="0" r="0" b="0"/>
                <wp:wrapNone/>
                <wp:docPr id="1311546686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5723" cy="683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C4941" w:rsidRPr="007C4941" w:rsidRDefault="00DC48C2" w:rsidP="007C4941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jc w:val="center"/>
                              <w:rPr>
                                <w:color w:val="000018"/>
                              </w:rPr>
                            </w:pPr>
                            <w:r>
                              <w:rPr>
                                <w:color w:val="000018"/>
                              </w:rPr>
                              <w:t>Infos supplémentaires</w:t>
                            </w:r>
                          </w:p>
                          <w:p w:rsidR="007C4941" w:rsidRPr="007C4941" w:rsidRDefault="007C4941" w:rsidP="007C4941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jc w:val="center"/>
                              <w:rPr>
                                <w:color w:val="000018"/>
                              </w:rPr>
                            </w:pPr>
                          </w:p>
                          <w:p w:rsidR="007C4941" w:rsidRPr="007C4941" w:rsidRDefault="007C4941" w:rsidP="007C4941">
                            <w:pPr>
                              <w:jc w:val="center"/>
                              <w:rPr>
                                <w:color w:val="0000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16ABA" id="Zone de texte 2" o:spid="_x0000_s1030" type="#_x0000_t202" style="position:absolute;margin-left:-71.75pt;margin-top:480.2pt;width:420.9pt;height:53.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" filled="f" stroked="f" strokeweight=".5pt">
                <v:textbox>
                  <w:txbxContent>
                    <w:p w:rsidR="007C4941" w:rsidRPr="007C4941" w:rsidRDefault="00DC48C2" w:rsidP="007C4941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jc w:val="center"/>
                        <w:rPr>
                          <w:color w:val="000018"/>
                        </w:rPr>
                      </w:pPr>
                      <w:r>
                        <w:rPr>
                          <w:color w:val="000018"/>
                        </w:rPr>
                        <w:t>Infos supplémentaires</w:t>
                      </w:r>
                    </w:p>
                    <w:p w:rsidR="007C4941" w:rsidRPr="007C4941" w:rsidRDefault="007C4941" w:rsidP="007C4941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jc w:val="center"/>
                        <w:rPr>
                          <w:color w:val="000018"/>
                        </w:rPr>
                      </w:pPr>
                    </w:p>
                    <w:p w:rsidR="007C4941" w:rsidRPr="007C4941" w:rsidRDefault="007C4941" w:rsidP="007C4941">
                      <w:pPr>
                        <w:jc w:val="center"/>
                        <w:rPr>
                          <w:color w:val="0000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C4941">
        <w:rPr>
          <w:noProof/>
        </w:rPr>
        <w:drawing>
          <wp:anchor distT="0" distB="0" distL="114300" distR="114300" simplePos="0" relativeHeight="251661312" behindDoc="1" locked="0" layoutInCell="1" allowOverlap="1" wp14:anchorId="5FB90B35" wp14:editId="58EFD721">
            <wp:simplePos x="0" y="0"/>
            <wp:positionH relativeFrom="margin">
              <wp:posOffset>1116330</wp:posOffset>
            </wp:positionH>
            <wp:positionV relativeFrom="page">
              <wp:posOffset>222250</wp:posOffset>
            </wp:positionV>
            <wp:extent cx="1219200" cy="273050"/>
            <wp:effectExtent l="0" t="0" r="0" b="6350"/>
            <wp:wrapNone/>
            <wp:docPr id="644427569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427569" name="Image 3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4941">
        <w:rPr>
          <w:noProof/>
        </w:rPr>
        <w:drawing>
          <wp:anchor distT="0" distB="0" distL="114300" distR="114300" simplePos="0" relativeHeight="251663360" behindDoc="1" locked="1" layoutInCell="1" allowOverlap="1" wp14:anchorId="77AB9EAA" wp14:editId="0DF2DD44">
            <wp:simplePos x="0" y="0"/>
            <wp:positionH relativeFrom="page">
              <wp:posOffset>-537210</wp:posOffset>
            </wp:positionH>
            <wp:positionV relativeFrom="paragraph">
              <wp:posOffset>-75565</wp:posOffset>
            </wp:positionV>
            <wp:extent cx="5878830" cy="2663825"/>
            <wp:effectExtent l="0" t="0" r="1270" b="3175"/>
            <wp:wrapNone/>
            <wp:docPr id="472695014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695014" name="Image 5"/>
                    <pic:cNvPicPr preferRelativeResize="0"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" t="7116" r="5380" b="16586"/>
                    <a:stretch/>
                  </pic:blipFill>
                  <pic:spPr bwMode="auto">
                    <a:xfrm>
                      <a:off x="0" y="0"/>
                      <a:ext cx="5878830" cy="2663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494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B4CF9" wp14:editId="6E94A506">
                <wp:simplePos x="0" y="0"/>
                <wp:positionH relativeFrom="column">
                  <wp:posOffset>433754</wp:posOffset>
                </wp:positionH>
                <wp:positionV relativeFrom="paragraph">
                  <wp:posOffset>-398585</wp:posOffset>
                </wp:positionV>
                <wp:extent cx="2590800" cy="269631"/>
                <wp:effectExtent l="0" t="0" r="0" b="0"/>
                <wp:wrapNone/>
                <wp:docPr id="189313899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2696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C4941" w:rsidRPr="007C4941" w:rsidRDefault="007C4941" w:rsidP="007C4941">
                            <w:pPr>
                              <w:jc w:val="center"/>
                              <w:rPr>
                                <w:rFonts w:ascii="Ezra" w:hAnsi="Ezra"/>
                                <w:color w:val="000018"/>
                                <w:sz w:val="20"/>
                                <w:szCs w:val="20"/>
                              </w:rPr>
                            </w:pPr>
                            <w:r w:rsidRPr="007C4941">
                              <w:rPr>
                                <w:rFonts w:ascii="Ezra" w:hAnsi="Ezra"/>
                                <w:color w:val="000018"/>
                                <w:sz w:val="20"/>
                                <w:szCs w:val="20"/>
                              </w:rPr>
                              <w:t>www.maatmov.com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0B4CF9" id="Zone de texte 1" o:spid="_x0000_s1031" type="#_x0000_t202" style="position:absolute;margin-left:34.15pt;margin-top:-31.4pt;width:204pt;height:2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" filled="f" stroked="f" strokeweight=".5pt">
                <v:textbox>
                  <w:txbxContent>
                    <w:p w:rsidR="007C4941" w:rsidRPr="007C4941" w:rsidRDefault="007C4941" w:rsidP="007C4941">
                      <w:pPr>
                        <w:jc w:val="center"/>
                        <w:rPr>
                          <w:rFonts w:ascii="Ezra" w:hAnsi="Ezra"/>
                          <w:color w:val="000018"/>
                          <w:sz w:val="20"/>
                          <w:szCs w:val="20"/>
                        </w:rPr>
                      </w:pPr>
                      <w:r w:rsidRPr="007C4941">
                        <w:rPr>
                          <w:rFonts w:ascii="Ezra" w:hAnsi="Ezra"/>
                          <w:color w:val="000018"/>
                          <w:sz w:val="20"/>
                          <w:szCs w:val="20"/>
                        </w:rPr>
                        <w:t>www.maatmov.com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41643" w:rsidSect="007C4941">
      <w:pgSz w:w="8400" w:h="1190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zra">
    <w:altName w:val="Calibri"/>
    <w:panose1 w:val="00000000000000000000"/>
    <w:charset w:val="4D"/>
    <w:family w:val="auto"/>
    <w:notTrueType/>
    <w:pitch w:val="variable"/>
    <w:sig w:usb0="80000027" w:usb1="40000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isplayBackgroundShape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14"/>
    <w:rsid w:val="00293F83"/>
    <w:rsid w:val="00341643"/>
    <w:rsid w:val="00793B14"/>
    <w:rsid w:val="007C4941"/>
    <w:rsid w:val="00A77EA3"/>
    <w:rsid w:val="00C5358C"/>
    <w:rsid w:val="00DC48C2"/>
    <w:rsid w:val="00F0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28A01"/>
  <w15:chartTrackingRefBased/>
  <w15:docId w15:val="{471537F9-EB9F-E540-9495-A91091B9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autoRedefine/>
    <w:uiPriority w:val="99"/>
    <w:unhideWhenUsed/>
    <w:rsid w:val="0034164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1643"/>
  </w:style>
  <w:style w:type="character" w:styleId="Lienhypertexte">
    <w:name w:val="Hyperlink"/>
    <w:basedOn w:val="Policepardfaut"/>
    <w:uiPriority w:val="99"/>
    <w:unhideWhenUsed/>
    <w:rsid w:val="007C49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lemencekertudo/Dropbox/NEMANY/MAAT_MOV/MAAT%20MOV%20Asset/TOOLKIT/TOOLKIT%20THE%20SEA/FLYER/MaatMov_Flyer_Print_THE_SE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MaatMov_Flyer_Print_THE_SEA.dotx</Template>
  <TotalTime>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2026-03-06T09:49:00Z</dcterms:created>
  <dcterms:modified xsi:type="dcterms:W3CDTF">2026-03-06T10:03:00Z</dcterms:modified>
</cp:coreProperties>
</file>